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BE75" w14:textId="72F24289" w:rsidR="00E242D5" w:rsidRDefault="00E242D5" w:rsidP="00FD01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BAYNHAM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fl.1488-1506)</w:t>
      </w:r>
    </w:p>
    <w:p w14:paraId="733A3B9F" w14:textId="77777777" w:rsidR="00E242D5" w:rsidRDefault="00E242D5" w:rsidP="00E242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St.Edmund’s</w:t>
      </w:r>
      <w:proofErr w:type="spellEnd"/>
      <w:proofErr w:type="gramEnd"/>
      <w:r>
        <w:rPr>
          <w:rFonts w:cs="Times New Roman"/>
          <w:szCs w:val="24"/>
        </w:rPr>
        <w:t>, Acle, Norfolk.</w:t>
      </w:r>
    </w:p>
    <w:p w14:paraId="1C0E3C39" w14:textId="77777777" w:rsidR="00E242D5" w:rsidRDefault="00E242D5" w:rsidP="00E242D5">
      <w:pPr>
        <w:pStyle w:val="NoSpacing"/>
        <w:rPr>
          <w:rFonts w:cs="Times New Roman"/>
          <w:szCs w:val="24"/>
        </w:rPr>
      </w:pPr>
    </w:p>
    <w:p w14:paraId="69291B1D" w14:textId="77777777" w:rsidR="00E242D5" w:rsidRDefault="00E242D5" w:rsidP="00E242D5">
      <w:pPr>
        <w:pStyle w:val="NoSpacing"/>
        <w:rPr>
          <w:rFonts w:cs="Times New Roman"/>
          <w:szCs w:val="24"/>
        </w:rPr>
      </w:pPr>
    </w:p>
    <w:p w14:paraId="69022184" w14:textId="0C2DE4D3" w:rsidR="00E242D5" w:rsidRDefault="00E242D5" w:rsidP="00E242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</w:t>
      </w:r>
      <w:r>
        <w:rPr>
          <w:rFonts w:cs="Times New Roman"/>
          <w:szCs w:val="24"/>
        </w:rPr>
        <w:t>488</w:t>
      </w:r>
      <w:r>
        <w:rPr>
          <w:rFonts w:cs="Times New Roman"/>
          <w:szCs w:val="24"/>
        </w:rPr>
        <w:tab/>
        <w:t>He became Rector.</w:t>
      </w:r>
    </w:p>
    <w:p w14:paraId="11CCBA12" w14:textId="77777777" w:rsidR="00E242D5" w:rsidRDefault="00E242D5" w:rsidP="00E242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760AF457" w14:textId="77777777" w:rsidR="00E242D5" w:rsidRDefault="00E242D5" w:rsidP="00E242D5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90-5,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D4CA977" w14:textId="77777777" w:rsidR="00E242D5" w:rsidRDefault="00E242D5" w:rsidP="00E242D5">
      <w:pPr>
        <w:pStyle w:val="NoSpacing"/>
        <w:rPr>
          <w:rFonts w:cs="Times New Roman"/>
          <w:szCs w:val="24"/>
        </w:rPr>
      </w:pPr>
    </w:p>
    <w:p w14:paraId="210DF773" w14:textId="77777777" w:rsidR="00E242D5" w:rsidRDefault="00E242D5" w:rsidP="00E242D5">
      <w:pPr>
        <w:pStyle w:val="NoSpacing"/>
        <w:rPr>
          <w:rFonts w:cs="Times New Roman"/>
          <w:szCs w:val="24"/>
        </w:rPr>
      </w:pPr>
    </w:p>
    <w:p w14:paraId="2FDAB99D" w14:textId="77777777" w:rsidR="00E242D5" w:rsidRDefault="00E242D5" w:rsidP="00E242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February 2024</w:t>
      </w:r>
    </w:p>
    <w:p w14:paraId="499EFC1A" w14:textId="77777777" w:rsidR="00E242D5" w:rsidRPr="00E242D5" w:rsidRDefault="00E242D5" w:rsidP="00FD01F7">
      <w:pPr>
        <w:pStyle w:val="NoSpacing"/>
        <w:rPr>
          <w:rFonts w:cs="Times New Roman"/>
          <w:szCs w:val="24"/>
        </w:rPr>
      </w:pPr>
    </w:p>
    <w:p w14:paraId="49F01CD2" w14:textId="77777777" w:rsidR="00FD01F7" w:rsidRPr="00FD01F7" w:rsidRDefault="00FD01F7" w:rsidP="00FD01F7">
      <w:pPr>
        <w:pStyle w:val="NoSpacing"/>
        <w:rPr>
          <w:rFonts w:cs="Times New Roman"/>
          <w:szCs w:val="24"/>
        </w:rPr>
      </w:pPr>
    </w:p>
    <w:p w14:paraId="603D4C8A" w14:textId="77777777" w:rsidR="00FD01F7" w:rsidRPr="00FD01F7" w:rsidRDefault="00FD01F7" w:rsidP="00FD01F7">
      <w:pPr>
        <w:pStyle w:val="NoSpacing"/>
        <w:rPr>
          <w:rFonts w:cs="Times New Roman"/>
          <w:szCs w:val="24"/>
        </w:rPr>
      </w:pPr>
    </w:p>
    <w:p w14:paraId="5262FB9F" w14:textId="77777777" w:rsidR="00FD01F7" w:rsidRPr="00FD01F7" w:rsidRDefault="00FD01F7" w:rsidP="00FD01F7">
      <w:pPr>
        <w:pStyle w:val="NoSpacing"/>
        <w:rPr>
          <w:rFonts w:cs="Times New Roman"/>
          <w:szCs w:val="24"/>
        </w:rPr>
      </w:pPr>
    </w:p>
    <w:p w14:paraId="0EE4BC6E" w14:textId="77777777" w:rsidR="00FD01F7" w:rsidRPr="00FD01F7" w:rsidRDefault="00FD01F7" w:rsidP="00FD01F7">
      <w:pPr>
        <w:pStyle w:val="NoSpacing"/>
        <w:rPr>
          <w:rFonts w:cs="Times New Roman"/>
          <w:szCs w:val="24"/>
        </w:rPr>
      </w:pPr>
    </w:p>
    <w:p w14:paraId="268C0D79" w14:textId="77777777" w:rsidR="00FD01F7" w:rsidRDefault="00FD01F7" w:rsidP="00FD01F7">
      <w:pPr>
        <w:pStyle w:val="NoSpacing"/>
        <w:rPr>
          <w:rFonts w:cs="Times New Roman"/>
          <w:szCs w:val="24"/>
        </w:rPr>
      </w:pPr>
    </w:p>
    <w:p w14:paraId="000E446B" w14:textId="77777777" w:rsidR="00FD01F7" w:rsidRPr="00FD01F7" w:rsidRDefault="00FD01F7" w:rsidP="00FD01F7">
      <w:pPr>
        <w:pStyle w:val="NoSpacing"/>
        <w:rPr>
          <w:rFonts w:cs="Times New Roman"/>
          <w:szCs w:val="24"/>
        </w:rPr>
      </w:pPr>
    </w:p>
    <w:p w14:paraId="2C88BD10" w14:textId="77777777" w:rsidR="00FD01F7" w:rsidRPr="009E41B8" w:rsidRDefault="00FD01F7" w:rsidP="009E41B8">
      <w:pPr>
        <w:pStyle w:val="NoSpacing"/>
        <w:rPr>
          <w:rFonts w:cs="Times New Roman"/>
          <w:szCs w:val="24"/>
        </w:rPr>
      </w:pPr>
    </w:p>
    <w:p w14:paraId="2D26A809" w14:textId="77777777" w:rsidR="009E41B8" w:rsidRPr="009E41B8" w:rsidRDefault="009E41B8" w:rsidP="009E41B8">
      <w:pPr>
        <w:pStyle w:val="NoSpacing"/>
        <w:rPr>
          <w:rFonts w:cs="Times New Roman"/>
          <w:szCs w:val="24"/>
        </w:rPr>
      </w:pPr>
    </w:p>
    <w:p w14:paraId="3B4474BC" w14:textId="77777777" w:rsidR="009E41B8" w:rsidRPr="009E41B8" w:rsidRDefault="009E41B8" w:rsidP="009E41B8">
      <w:pPr>
        <w:pStyle w:val="NoSpacing"/>
        <w:rPr>
          <w:rFonts w:cs="Times New Roman"/>
          <w:szCs w:val="24"/>
        </w:rPr>
      </w:pPr>
    </w:p>
    <w:sectPr w:rsidR="009E41B8" w:rsidRPr="009E41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E1624" w14:textId="77777777" w:rsidR="009E41B8" w:rsidRDefault="009E41B8" w:rsidP="009139A6">
      <w:r>
        <w:separator/>
      </w:r>
    </w:p>
  </w:endnote>
  <w:endnote w:type="continuationSeparator" w:id="0">
    <w:p w14:paraId="537806C2" w14:textId="77777777" w:rsidR="009E41B8" w:rsidRDefault="009E41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27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2E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5F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3D3D" w14:textId="77777777" w:rsidR="009E41B8" w:rsidRDefault="009E41B8" w:rsidP="009139A6">
      <w:r>
        <w:separator/>
      </w:r>
    </w:p>
  </w:footnote>
  <w:footnote w:type="continuationSeparator" w:id="0">
    <w:p w14:paraId="38548374" w14:textId="77777777" w:rsidR="009E41B8" w:rsidRDefault="009E41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1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520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9D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1B8"/>
    <w:rsid w:val="000666E0"/>
    <w:rsid w:val="00076636"/>
    <w:rsid w:val="002510B7"/>
    <w:rsid w:val="005C130B"/>
    <w:rsid w:val="00826F5C"/>
    <w:rsid w:val="009139A6"/>
    <w:rsid w:val="009448BB"/>
    <w:rsid w:val="00947624"/>
    <w:rsid w:val="009E41B8"/>
    <w:rsid w:val="00A3176C"/>
    <w:rsid w:val="00A47874"/>
    <w:rsid w:val="00AE65F8"/>
    <w:rsid w:val="00BA00AB"/>
    <w:rsid w:val="00CB4ED9"/>
    <w:rsid w:val="00E242D5"/>
    <w:rsid w:val="00E904C4"/>
    <w:rsid w:val="00EB3209"/>
    <w:rsid w:val="00F41096"/>
    <w:rsid w:val="00F5287F"/>
    <w:rsid w:val="00FB33D6"/>
    <w:rsid w:val="00FD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1C191"/>
  <w15:chartTrackingRefBased/>
  <w15:docId w15:val="{9B3B21F9-9865-46B4-9EE0-45C1C397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2024-02-04T15:07:00Z</dcterms:created>
  <dcterms:modified xsi:type="dcterms:W3CDTF">2024-02-04T19:23:00Z</dcterms:modified>
</cp:coreProperties>
</file>